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1FA" w:rsidRPr="00CB5270" w:rsidRDefault="009D61FA" w:rsidP="00450850">
      <w:pPr>
        <w:jc w:val="center"/>
        <w:rPr>
          <w:rFonts w:ascii="Broadway" w:hAnsi="Broadway"/>
          <w:sz w:val="28"/>
          <w:szCs w:val="28"/>
        </w:rPr>
      </w:pPr>
      <w:r>
        <w:rPr>
          <w:rFonts w:ascii="Broadway" w:hAnsi="Broadway"/>
          <w:sz w:val="28"/>
          <w:szCs w:val="28"/>
        </w:rPr>
        <w:t>My book review on the C</w:t>
      </w:r>
      <w:r w:rsidRPr="00CB5270">
        <w:rPr>
          <w:rFonts w:ascii="Broadway" w:hAnsi="Broadway"/>
          <w:sz w:val="28"/>
          <w:szCs w:val="28"/>
        </w:rPr>
        <w:t>hronicles of Vladimir Tod</w:t>
      </w:r>
    </w:p>
    <w:p w:rsidR="009D61FA" w:rsidRPr="00CB5270" w:rsidRDefault="009D61FA" w:rsidP="00450850">
      <w:pPr>
        <w:jc w:val="center"/>
        <w:rPr>
          <w:rFonts w:ascii="Broadway" w:hAnsi="Broadway"/>
          <w:sz w:val="28"/>
          <w:szCs w:val="28"/>
        </w:rPr>
      </w:pPr>
      <w:r w:rsidRPr="00CB5270">
        <w:rPr>
          <w:rFonts w:ascii="Broadway" w:hAnsi="Broadway"/>
          <w:sz w:val="28"/>
          <w:szCs w:val="28"/>
        </w:rPr>
        <w:t xml:space="preserve">Author:  Heather Brewer </w:t>
      </w:r>
    </w:p>
    <w:p w:rsidR="009D61FA" w:rsidRPr="00CB5270" w:rsidRDefault="009D61FA" w:rsidP="00450850">
      <w:pPr>
        <w:jc w:val="center"/>
        <w:rPr>
          <w:rFonts w:ascii="Broadway" w:hAnsi="Broadway"/>
          <w:sz w:val="28"/>
          <w:szCs w:val="28"/>
        </w:rPr>
      </w:pPr>
      <w:r w:rsidRPr="00CB5270">
        <w:rPr>
          <w:rFonts w:ascii="Broadway" w:hAnsi="Broadway"/>
          <w:sz w:val="28"/>
          <w:szCs w:val="28"/>
        </w:rPr>
        <w:t xml:space="preserve">By EDGAR RENTERIA  </w:t>
      </w:r>
    </w:p>
    <w:p w:rsidR="009D61FA" w:rsidRPr="00346A0B" w:rsidRDefault="009D61FA" w:rsidP="00450850">
      <w:pPr>
        <w:jc w:val="center"/>
        <w:rPr>
          <w:rFonts w:ascii="Broadway" w:hAnsi="Broadway"/>
          <w:sz w:val="28"/>
          <w:szCs w:val="28"/>
        </w:rPr>
      </w:pPr>
      <w:r w:rsidRPr="00CB5270">
        <w:rPr>
          <w:rFonts w:ascii="Broadway" w:hAnsi="Broadway"/>
          <w:sz w:val="28"/>
          <w:szCs w:val="28"/>
        </w:rPr>
        <w:t>What was the story about?</w:t>
      </w:r>
    </w:p>
    <w:p w:rsidR="009D61FA" w:rsidRPr="00CB5270" w:rsidRDefault="009D61FA" w:rsidP="002E4246">
      <w:pPr>
        <w:rPr>
          <w:rFonts w:ascii="Broadway" w:hAnsi="Broadway"/>
          <w:sz w:val="28"/>
          <w:szCs w:val="28"/>
        </w:rPr>
      </w:pPr>
      <w:r w:rsidRPr="00CB5270">
        <w:rPr>
          <w:rFonts w:ascii="Broadway" w:hAnsi="Broadway"/>
          <w:sz w:val="28"/>
          <w:szCs w:val="28"/>
        </w:rPr>
        <w:t>The story of Vladimir Tod is about a thirteen year old boy try to keep people from discovering what he is, which is a vampire, but that’s not all of his problem’s, then he finds out a killer vampire is tracking him down for what his father did.</w:t>
      </w:r>
    </w:p>
    <w:p w:rsidR="009D61FA" w:rsidRPr="00CB5270" w:rsidRDefault="009D61FA" w:rsidP="002E4246">
      <w:pPr>
        <w:jc w:val="center"/>
        <w:rPr>
          <w:rFonts w:ascii="Broadway" w:hAnsi="Broadway"/>
          <w:sz w:val="28"/>
          <w:szCs w:val="28"/>
        </w:rPr>
      </w:pPr>
      <w:r w:rsidRPr="00CB5270">
        <w:rPr>
          <w:rFonts w:ascii="Broadway" w:hAnsi="Broadway"/>
          <w:sz w:val="28"/>
          <w:szCs w:val="28"/>
        </w:rPr>
        <w:t>Who were the main characters?</w:t>
      </w:r>
    </w:p>
    <w:p w:rsidR="009D61FA" w:rsidRPr="00CB5270" w:rsidRDefault="009D61FA" w:rsidP="00450850">
      <w:pPr>
        <w:jc w:val="center"/>
        <w:rPr>
          <w:rFonts w:ascii="Broadway" w:hAnsi="Broadway"/>
          <w:sz w:val="28"/>
          <w:szCs w:val="28"/>
        </w:rPr>
      </w:pPr>
      <w:r w:rsidRPr="00CB5270">
        <w:rPr>
          <w:rFonts w:ascii="Broadway" w:hAnsi="Broadway"/>
          <w:sz w:val="28"/>
          <w:szCs w:val="28"/>
        </w:rPr>
        <w:t xml:space="preserve">The main characters are </w:t>
      </w:r>
      <w:smartTag w:uri="urn:schemas-microsoft-com:office:smarttags" w:element="City">
        <w:r w:rsidRPr="00CB5270">
          <w:rPr>
            <w:rFonts w:ascii="Broadway" w:hAnsi="Broadway"/>
            <w:sz w:val="28"/>
            <w:szCs w:val="28"/>
          </w:rPr>
          <w:t>Vladimir</w:t>
        </w:r>
      </w:smartTag>
      <w:r w:rsidRPr="00CB5270">
        <w:rPr>
          <w:rFonts w:ascii="Broadway" w:hAnsi="Broadway"/>
          <w:sz w:val="28"/>
          <w:szCs w:val="28"/>
        </w:rPr>
        <w:t xml:space="preserve">, he’s the vampire, Henry, he’s </w:t>
      </w:r>
      <w:smartTag w:uri="urn:schemas-microsoft-com:office:smarttags" w:element="City">
        <w:r w:rsidRPr="00CB5270">
          <w:rPr>
            <w:rFonts w:ascii="Broadway" w:hAnsi="Broadway"/>
            <w:sz w:val="28"/>
            <w:szCs w:val="28"/>
          </w:rPr>
          <w:t>Vladimir</w:t>
        </w:r>
      </w:smartTag>
      <w:r w:rsidRPr="00CB5270">
        <w:rPr>
          <w:rFonts w:ascii="Broadway" w:hAnsi="Broadway"/>
          <w:sz w:val="28"/>
          <w:szCs w:val="28"/>
        </w:rPr>
        <w:t xml:space="preserve">’s best friend or drudge, Nelly is </w:t>
      </w:r>
      <w:smartTag w:uri="urn:schemas-microsoft-com:office:smarttags" w:element="place">
        <w:smartTag w:uri="urn:schemas-microsoft-com:office:smarttags" w:element="City">
          <w:r w:rsidRPr="00CB5270">
            <w:rPr>
              <w:rFonts w:ascii="Broadway" w:hAnsi="Broadway"/>
              <w:sz w:val="28"/>
              <w:szCs w:val="28"/>
            </w:rPr>
            <w:t>Vladimir</w:t>
          </w:r>
        </w:smartTag>
      </w:smartTag>
      <w:r w:rsidRPr="00CB5270">
        <w:rPr>
          <w:rFonts w:ascii="Broadway" w:hAnsi="Broadway"/>
          <w:sz w:val="28"/>
          <w:szCs w:val="28"/>
        </w:rPr>
        <w:t>’s aunt, Otis is his uncle, and D’ABLO is the killer vampire.</w:t>
      </w:r>
    </w:p>
    <w:p w:rsidR="009D61FA" w:rsidRPr="00CB5270" w:rsidRDefault="009D61FA" w:rsidP="00346A0B">
      <w:pPr>
        <w:jc w:val="center"/>
        <w:rPr>
          <w:rFonts w:ascii="Broadway" w:hAnsi="Broadway"/>
          <w:sz w:val="28"/>
          <w:szCs w:val="28"/>
        </w:rPr>
      </w:pPr>
      <w:r w:rsidRPr="00CB5270">
        <w:rPr>
          <w:rFonts w:ascii="Broadway" w:hAnsi="Broadway"/>
          <w:sz w:val="28"/>
          <w:szCs w:val="28"/>
        </w:rPr>
        <w:t>What did the main characters do in the story?</w:t>
      </w:r>
      <w:r w:rsidRPr="00346A0B">
        <w:rPr>
          <w:rFonts w:ascii="Broadway" w:hAnsi="Broadway"/>
          <w:sz w:val="28"/>
          <w:szCs w:val="28"/>
        </w:rPr>
        <w:t xml:space="preserve"> </w:t>
      </w:r>
    </w:p>
    <w:p w:rsidR="009D61FA" w:rsidRPr="00CB5270" w:rsidRDefault="009D61FA" w:rsidP="00346A0B">
      <w:pPr>
        <w:jc w:val="center"/>
        <w:rPr>
          <w:rFonts w:ascii="Broadway" w:hAnsi="Broadway"/>
          <w:sz w:val="28"/>
          <w:szCs w:val="28"/>
        </w:rPr>
      </w:pPr>
      <w:r w:rsidRPr="00CB5270">
        <w:rPr>
          <w:rFonts w:ascii="Broadway" w:hAnsi="Broadway"/>
          <w:sz w:val="28"/>
          <w:szCs w:val="28"/>
        </w:rPr>
        <w:t>Vladimir  Tod  because he  is the main character and he is a vampire and I like books with vampire’s in them.</w:t>
      </w:r>
    </w:p>
    <w:p w:rsidR="009D61FA" w:rsidRPr="00CB5270" w:rsidRDefault="009D61FA" w:rsidP="00346A0B">
      <w:pPr>
        <w:jc w:val="center"/>
        <w:rPr>
          <w:rFonts w:ascii="Broadway" w:hAnsi="Broadway"/>
          <w:sz w:val="28"/>
          <w:szCs w:val="28"/>
        </w:rPr>
      </w:pPr>
      <w:r w:rsidRPr="00CB5270">
        <w:rPr>
          <w:rFonts w:ascii="Broadway" w:hAnsi="Broadway"/>
          <w:sz w:val="28"/>
          <w:szCs w:val="28"/>
        </w:rPr>
        <w:t>Did you like the book?</w:t>
      </w:r>
    </w:p>
    <w:p w:rsidR="009D61FA" w:rsidRDefault="009D61FA" w:rsidP="00346A0B">
      <w:pPr>
        <w:jc w:val="center"/>
        <w:rPr>
          <w:rFonts w:ascii="Broadway" w:hAnsi="Broadway"/>
          <w:sz w:val="28"/>
          <w:szCs w:val="28"/>
        </w:rPr>
      </w:pPr>
      <w:r w:rsidRPr="00CB5270">
        <w:rPr>
          <w:rFonts w:ascii="Broadway" w:hAnsi="Broadway"/>
          <w:sz w:val="28"/>
          <w:szCs w:val="28"/>
        </w:rPr>
        <w:t>Yes, I liked the It a lot because there’s some action and vampire’s. I like books with characters that have secrets like Vladimir, Henry, and Nelly try to keep Vlad’s secret hidden?</w:t>
      </w:r>
    </w:p>
    <w:p w:rsidR="009D61FA" w:rsidRPr="00CB5270" w:rsidRDefault="009D61FA" w:rsidP="00346A0B">
      <w:pPr>
        <w:jc w:val="center"/>
        <w:rPr>
          <w:rFonts w:ascii="Broadway" w:hAnsi="Broadway"/>
          <w:sz w:val="28"/>
          <w:szCs w:val="28"/>
        </w:rPr>
      </w:pPr>
      <w:r>
        <w:rPr>
          <w:rFonts w:ascii="Broadway" w:hAnsi="Broadway"/>
          <w:sz w:val="28"/>
          <w:szCs w:val="28"/>
        </w:rPr>
        <w:t>What did the main characters do in the story?</w:t>
      </w:r>
    </w:p>
    <w:p w:rsidR="009D61FA" w:rsidRPr="00CB5270" w:rsidRDefault="009D61FA" w:rsidP="00450850">
      <w:pPr>
        <w:jc w:val="center"/>
        <w:rPr>
          <w:rFonts w:ascii="Broadway" w:hAnsi="Broadway"/>
          <w:sz w:val="28"/>
          <w:szCs w:val="28"/>
        </w:rPr>
      </w:pPr>
      <w:r w:rsidRPr="00CB5270">
        <w:rPr>
          <w:rFonts w:ascii="Broadway" w:hAnsi="Broadway"/>
          <w:sz w:val="28"/>
          <w:szCs w:val="28"/>
        </w:rPr>
        <w:t xml:space="preserve">Vladimir, Henry, and Nelly try to keep people from finding out what </w:t>
      </w:r>
      <w:smartTag w:uri="urn:schemas-microsoft-com:office:smarttags" w:element="City">
        <w:smartTag w:uri="urn:schemas-microsoft-com:office:smarttags" w:element="place">
          <w:r w:rsidRPr="00CB5270">
            <w:rPr>
              <w:rFonts w:ascii="Broadway" w:hAnsi="Broadway"/>
              <w:sz w:val="28"/>
              <w:szCs w:val="28"/>
            </w:rPr>
            <w:t>Vladimir</w:t>
          </w:r>
        </w:smartTag>
      </w:smartTag>
      <w:r w:rsidRPr="00CB5270">
        <w:rPr>
          <w:rFonts w:ascii="Broadway" w:hAnsi="Broadway"/>
          <w:sz w:val="28"/>
          <w:szCs w:val="28"/>
        </w:rPr>
        <w:t xml:space="preserve"> really is.</w:t>
      </w:r>
    </w:p>
    <w:p w:rsidR="009D61FA" w:rsidRPr="00CB5270" w:rsidRDefault="009D61FA" w:rsidP="00450850">
      <w:pPr>
        <w:jc w:val="center"/>
        <w:rPr>
          <w:rFonts w:ascii="Broadway" w:hAnsi="Broadway"/>
          <w:sz w:val="28"/>
          <w:szCs w:val="28"/>
        </w:rPr>
      </w:pPr>
      <w:r w:rsidRPr="00CB5270">
        <w:rPr>
          <w:rFonts w:ascii="Broadway" w:hAnsi="Broadway"/>
          <w:sz w:val="28"/>
          <w:szCs w:val="28"/>
        </w:rPr>
        <w:t xml:space="preserve">Did the main characters run into any problems or Adventures? </w:t>
      </w:r>
    </w:p>
    <w:p w:rsidR="009D61FA" w:rsidRPr="00CB5270" w:rsidRDefault="009D61FA" w:rsidP="00450850">
      <w:pPr>
        <w:jc w:val="center"/>
        <w:rPr>
          <w:rFonts w:ascii="Broadway" w:hAnsi="Broadway"/>
          <w:sz w:val="28"/>
          <w:szCs w:val="28"/>
        </w:rPr>
      </w:pPr>
      <w:r w:rsidRPr="00CB5270">
        <w:rPr>
          <w:rFonts w:ascii="Broadway" w:hAnsi="Broadway"/>
          <w:sz w:val="28"/>
          <w:szCs w:val="28"/>
        </w:rPr>
        <w:t>Vladimir/ Henry, Nelly, and Otis had to face D’ABLO and the council of ELYSIA.</w:t>
      </w:r>
    </w:p>
    <w:p w:rsidR="009D61FA" w:rsidRDefault="009D61FA" w:rsidP="00450850">
      <w:pPr>
        <w:jc w:val="center"/>
        <w:rPr>
          <w:rFonts w:ascii="Broadway" w:hAnsi="Broadway"/>
          <w:sz w:val="28"/>
          <w:szCs w:val="28"/>
        </w:rPr>
      </w:pPr>
      <w:r w:rsidRPr="00CB5270">
        <w:rPr>
          <w:rFonts w:ascii="Broadway" w:hAnsi="Broadway"/>
          <w:sz w:val="28"/>
          <w:szCs w:val="28"/>
        </w:rPr>
        <w:t>Who was your favorite character? Why?</w:t>
      </w:r>
    </w:p>
    <w:p w:rsidR="009D61FA" w:rsidRPr="00CB5270" w:rsidRDefault="009D61FA" w:rsidP="00450850">
      <w:pPr>
        <w:jc w:val="center"/>
        <w:rPr>
          <w:rFonts w:ascii="Broadway" w:hAnsi="Broadway"/>
          <w:sz w:val="28"/>
          <w:szCs w:val="28"/>
        </w:rPr>
      </w:pPr>
      <w:r>
        <w:rPr>
          <w:rFonts w:ascii="Broadway" w:hAnsi="Broadway"/>
          <w:sz w:val="28"/>
          <w:szCs w:val="28"/>
        </w:rPr>
        <w:t>Vladimir Tod because he is the main character and he is a vampire and I like vampires.</w:t>
      </w:r>
    </w:p>
    <w:p w:rsidR="009D61FA" w:rsidRPr="0072189D" w:rsidRDefault="009D61FA" w:rsidP="00346A0B">
      <w:pPr>
        <w:rPr>
          <w:sz w:val="24"/>
          <w:szCs w:val="24"/>
        </w:rPr>
      </w:pPr>
    </w:p>
    <w:p w:rsidR="009D61FA" w:rsidRPr="0072189D" w:rsidRDefault="009D61FA" w:rsidP="00450850">
      <w:pPr>
        <w:jc w:val="center"/>
        <w:rPr>
          <w:sz w:val="24"/>
          <w:szCs w:val="24"/>
        </w:rPr>
      </w:pPr>
    </w:p>
    <w:sectPr w:rsidR="009D61FA" w:rsidRPr="0072189D" w:rsidSect="00DA65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04868A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>
    <w:nsid w:val="FFFFFF7D"/>
    <w:multiLevelType w:val="singleLevel"/>
    <w:tmpl w:val="D1E02EF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>
    <w:nsid w:val="FFFFFF7E"/>
    <w:multiLevelType w:val="singleLevel"/>
    <w:tmpl w:val="C6202D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>
    <w:nsid w:val="FFFFFF7F"/>
    <w:multiLevelType w:val="singleLevel"/>
    <w:tmpl w:val="BCB87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>
    <w:nsid w:val="FFFFFF80"/>
    <w:multiLevelType w:val="singleLevel"/>
    <w:tmpl w:val="8D58D7B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C8C05B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14AC3B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3F88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CF6E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702F6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0333"/>
    <w:rsid w:val="00080333"/>
    <w:rsid w:val="00093FCF"/>
    <w:rsid w:val="002E4246"/>
    <w:rsid w:val="00346A0B"/>
    <w:rsid w:val="00450850"/>
    <w:rsid w:val="004E5927"/>
    <w:rsid w:val="00535247"/>
    <w:rsid w:val="0072189D"/>
    <w:rsid w:val="0090418A"/>
    <w:rsid w:val="009D61FA"/>
    <w:rsid w:val="00A0275B"/>
    <w:rsid w:val="00B01F5A"/>
    <w:rsid w:val="00B84F35"/>
    <w:rsid w:val="00CB5270"/>
    <w:rsid w:val="00CC52A2"/>
    <w:rsid w:val="00CE1567"/>
    <w:rsid w:val="00D21DC0"/>
    <w:rsid w:val="00DA6540"/>
    <w:rsid w:val="00E55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654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2</Pages>
  <Words>199</Words>
  <Characters>1137</Characters>
  <Application>Microsoft Office Outlook</Application>
  <DocSecurity>0</DocSecurity>
  <Lines>0</Lines>
  <Paragraphs>0</Paragraphs>
  <ScaleCrop>false</ScaleCrop>
  <Company>Wichita Public Schools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My book review on the chronicles of Vladimir Tod </dc:title>
  <dc:subject/>
  <dc:creator>erenteria010697</dc:creator>
  <cp:keywords/>
  <dc:description/>
  <cp:lastModifiedBy>Wichita</cp:lastModifiedBy>
  <cp:revision>2</cp:revision>
  <dcterms:created xsi:type="dcterms:W3CDTF">2009-10-07T12:55:00Z</dcterms:created>
  <dcterms:modified xsi:type="dcterms:W3CDTF">2009-10-07T12:55:00Z</dcterms:modified>
</cp:coreProperties>
</file>